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Great Yarmouth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Great Yarmouth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Great Yarmouth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Great Yarmouth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Great Yarmouth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Great Yarmouth are estimated to have a score of 1-2 on the PGSI (low-risk gambling), whilst </w:t>
      </w:r>
      <w:r w:rsidRPr="00773DF7">
        <w:rPr>
          <w:rFonts w:ascii="Libre Franklin Light" w:hAnsi="Libre Franklin Light" w:cs="Calibri Light"/>
          <w:b/>
          <w:bCs/>
          <w:color w:val="C45911" w:themeColor="accent2" w:themeShade="BF"/>
        </w:rPr>
        <w:t xml:space="preserve">3.7%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47.6% </w:t>
      </w:r>
      <w:r w:rsidRPr="004747BF">
        <w:rPr>
          <w:rFonts w:ascii="Libre Franklin Light" w:eastAsia="Times New Roman" w:hAnsi="Libre Franklin Light" w:cs="Calibri Light"/>
        </w:rPr>
        <w:t xml:space="preserve">of those respondents classified as PGSI 8+ in Great Yarmouth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Great Yarmouth is estimated to be </w:t>
      </w:r>
      <w:r w:rsidRPr="00773DF7">
        <w:rPr>
          <w:rFonts w:ascii="Libre Franklin Light" w:eastAsia="Times New Roman" w:hAnsi="Libre Franklin Light" w:cs="Calibri Light"/>
          <w:b/>
          <w:bCs/>
          <w:color w:val="C45911" w:themeColor="accent2" w:themeShade="BF"/>
        </w:rPr>
        <w:t xml:space="preserve">£1,621,179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Great Yarmouth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Great Yarmouth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Great Yarmouth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Great Yarmouth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Great Yarmou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Great Yarmouth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Great Yarmou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Great Yarmouth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15.4%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Great Yarmouth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47.6%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Great Yarmou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Great Yarmouth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16.2%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Great Yarmouth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Great Yarmouth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45.5%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Great Yarmouth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Great Yarmouth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Great Yarmouth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£1,621,179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Great Yarmouth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£26,406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£546,098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£39,121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£11,003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£20,172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£978,379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£1,621,179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Great Yarmouth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Great Yarmouth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Great Yarmouth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Great Yarmouth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Great Yarmouth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Great Yarmouth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Great Yarmouth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Great Yarmouth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22.1%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Great Yarmouth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Great Yarmouth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Great Yarmouth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Great Yarmouth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4865341-E45A-4D80-897E-035F6AADAD6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